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5DDA7375" w:rsidR="002851E6" w:rsidRPr="008A17E0" w:rsidRDefault="002851E6" w:rsidP="002851E6">
      <w:pPr>
        <w:pStyle w:val="3GPPHeader"/>
        <w:spacing w:after="60"/>
        <w:rPr>
          <w:sz w:val="32"/>
          <w:szCs w:val="32"/>
        </w:rPr>
      </w:pPr>
      <w:r w:rsidRPr="00CE0424">
        <w:t>3GPP TSG-RAN WG</w:t>
      </w:r>
      <w:r>
        <w:t>2</w:t>
      </w:r>
      <w:r w:rsidRPr="00CE0424">
        <w:t>#</w:t>
      </w:r>
      <w:r w:rsidR="00C1513C">
        <w:t>10</w:t>
      </w:r>
      <w:r w:rsidR="00D7303F">
        <w:t>5</w:t>
      </w:r>
      <w:r w:rsidRPr="00CE0424">
        <w:tab/>
      </w:r>
      <w:r w:rsidRPr="00CE0424">
        <w:rPr>
          <w:sz w:val="32"/>
          <w:szCs w:val="32"/>
        </w:rPr>
        <w:t>R2-</w:t>
      </w:r>
      <w:r w:rsidRPr="008A17E0">
        <w:rPr>
          <w:sz w:val="32"/>
          <w:szCs w:val="32"/>
        </w:rPr>
        <w:t>1</w:t>
      </w:r>
      <w:r w:rsidR="00256E4A" w:rsidRPr="008A17E0">
        <w:rPr>
          <w:sz w:val="32"/>
          <w:szCs w:val="32"/>
        </w:rPr>
        <w:t>90</w:t>
      </w:r>
      <w:r w:rsidR="008A17E0">
        <w:rPr>
          <w:sz w:val="32"/>
          <w:szCs w:val="32"/>
        </w:rPr>
        <w:t>0699</w:t>
      </w:r>
    </w:p>
    <w:p w14:paraId="7DB6566F" w14:textId="1FC5FDD6" w:rsidR="002851E6" w:rsidRDefault="00D7303F" w:rsidP="002851E6">
      <w:pPr>
        <w:pStyle w:val="3GPPHeader"/>
      </w:pPr>
      <w:bookmarkStart w:id="0" w:name="_Hlk532304374"/>
      <w:r>
        <w:t>Athens, Greece</w:t>
      </w:r>
      <w:r w:rsidR="00E633B6" w:rsidRPr="00E633B6">
        <w:t xml:space="preserve">, </w:t>
      </w:r>
      <w:r>
        <w:t>25</w:t>
      </w:r>
      <w:r w:rsidRPr="00D7303F">
        <w:rPr>
          <w:vertAlign w:val="superscript"/>
        </w:rPr>
        <w:t>th</w:t>
      </w:r>
      <w:r>
        <w:t xml:space="preserve"> February</w:t>
      </w:r>
      <w:r w:rsidR="00E633B6" w:rsidRPr="00E633B6">
        <w:t xml:space="preserve"> – </w:t>
      </w:r>
      <w:r>
        <w:t>1</w:t>
      </w:r>
      <w:r w:rsidRPr="00D7303F">
        <w:rPr>
          <w:vertAlign w:val="superscript"/>
        </w:rPr>
        <w:t>st</w:t>
      </w:r>
      <w:r>
        <w:t xml:space="preserve"> March 2019</w:t>
      </w:r>
    </w:p>
    <w:bookmarkEnd w:id="0"/>
    <w:p w14:paraId="7BCAEB46" w14:textId="77777777" w:rsidR="00E633B6" w:rsidRPr="00CE0424" w:rsidRDefault="00E633B6" w:rsidP="002851E6">
      <w:pPr>
        <w:pStyle w:val="3GPPHeader"/>
      </w:pPr>
    </w:p>
    <w:p w14:paraId="571EEBB1" w14:textId="5C060A80" w:rsidR="002851E6" w:rsidRPr="00B222FE" w:rsidRDefault="002851E6" w:rsidP="002851E6">
      <w:pPr>
        <w:pStyle w:val="3GPPHeader"/>
        <w:rPr>
          <w:sz w:val="22"/>
          <w:lang w:val="en-US"/>
        </w:rPr>
      </w:pPr>
      <w:r w:rsidRPr="00B222FE">
        <w:rPr>
          <w:sz w:val="22"/>
          <w:lang w:val="en-US"/>
        </w:rPr>
        <w:t>Agenda Item:</w:t>
      </w:r>
      <w:r w:rsidRPr="00B222FE">
        <w:rPr>
          <w:sz w:val="22"/>
          <w:lang w:val="en-US"/>
        </w:rPr>
        <w:tab/>
      </w:r>
      <w:r w:rsidR="008A17E0" w:rsidRPr="00B222FE">
        <w:rPr>
          <w:sz w:val="22"/>
          <w:lang w:val="en-US"/>
        </w:rPr>
        <w:t>11.10.4</w:t>
      </w:r>
    </w:p>
    <w:p w14:paraId="5DAA27F0" w14:textId="5F8B2394" w:rsidR="00E90E49" w:rsidRPr="002851E6" w:rsidRDefault="002851E6" w:rsidP="00F64C2B">
      <w:pPr>
        <w:pStyle w:val="3GPPHeader"/>
        <w:rPr>
          <w:sz w:val="22"/>
        </w:rPr>
      </w:pPr>
      <w:r>
        <w:rPr>
          <w:sz w:val="22"/>
        </w:rPr>
        <w:t>Source:</w:t>
      </w:r>
      <w:r w:rsidRPr="00CE0424">
        <w:rPr>
          <w:sz w:val="22"/>
        </w:rPr>
        <w:tab/>
        <w:t>Ericsson</w:t>
      </w:r>
      <w:bookmarkStart w:id="1" w:name="_GoBack"/>
      <w:bookmarkEnd w:id="1"/>
    </w:p>
    <w:p w14:paraId="63CB047E" w14:textId="6BE9FFBE"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12656F" w:rsidRPr="0012656F">
        <w:rPr>
          <w:sz w:val="22"/>
          <w:szCs w:val="22"/>
        </w:rPr>
        <w:t>Role change at Resume for NR-DC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469AD026"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r w:rsidR="00A56ABC">
        <w:rPr>
          <w:lang w:eastAsia="ja-JP"/>
        </w:rPr>
        <w:t xml:space="preserve"> </w:t>
      </w:r>
      <w:r w:rsidR="00A56ABC">
        <w:rPr>
          <w:lang w:eastAsia="ja-JP"/>
        </w:rPr>
        <w:fldChar w:fldCharType="begin"/>
      </w:r>
      <w:r w:rsidR="00A56ABC">
        <w:rPr>
          <w:lang w:eastAsia="ja-JP"/>
        </w:rPr>
        <w:instrText xml:space="preserve"> REF _Ref536794425 \r \h </w:instrText>
      </w:r>
      <w:r w:rsidR="00A56ABC">
        <w:rPr>
          <w:lang w:eastAsia="ja-JP"/>
        </w:rPr>
      </w:r>
      <w:r w:rsidR="00A56ABC">
        <w:rPr>
          <w:lang w:eastAsia="ja-JP"/>
        </w:rPr>
        <w:fldChar w:fldCharType="separate"/>
      </w:r>
      <w:r w:rsidR="00A56ABC">
        <w:rPr>
          <w:lang w:eastAsia="ja-JP"/>
        </w:rPr>
        <w:t>[1]</w:t>
      </w:r>
      <w:r w:rsidR="00A56ABC">
        <w:rPr>
          <w:lang w:eastAsia="ja-JP"/>
        </w:rPr>
        <w:fldChar w:fldCharType="end"/>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Pr="004C2D02" w:rsidRDefault="00812805" w:rsidP="005A51AA">
      <w:pPr>
        <w:rPr>
          <w:lang w:val="en-US" w:eastAsia="ja-JP"/>
        </w:rPr>
      </w:pPr>
    </w:p>
    <w:p w14:paraId="58D1EF76" w14:textId="7F88E208" w:rsidR="004F7A18" w:rsidRPr="004F7A18" w:rsidRDefault="00934FBD" w:rsidP="005A51AA">
      <w:pPr>
        <w:rPr>
          <w:lang w:val="en-US" w:eastAsia="ja-JP"/>
        </w:rPr>
      </w:pPr>
      <w:r>
        <w:rPr>
          <w:lang w:val="en-US" w:eastAsia="ja-JP"/>
        </w:rPr>
        <w:t>In addition, there have been significant progress on LTE mobility procedures in Rel-15</w:t>
      </w:r>
      <w:r w:rsidR="00DC79FD">
        <w:rPr>
          <w:lang w:val="en-US" w:eastAsia="ja-JP"/>
        </w:rPr>
        <w:t xml:space="preserve"> based on dual connectivity which should be considered for improvements in NR</w:t>
      </w:r>
      <w:r>
        <w:rPr>
          <w:lang w:val="en-US" w:eastAsia="ja-JP"/>
        </w:rPr>
        <w:t xml:space="preserve">. </w:t>
      </w:r>
      <w:r w:rsidR="00576DC6">
        <w:rPr>
          <w:lang w:val="en-US" w:eastAsia="ja-JP"/>
        </w:rPr>
        <w:t xml:space="preserve">This contribution discusses the </w:t>
      </w:r>
      <w:r w:rsidR="00FD133A">
        <w:rPr>
          <w:lang w:val="en-US" w:eastAsia="ja-JP"/>
        </w:rPr>
        <w:t xml:space="preserve">benefits and </w:t>
      </w:r>
      <w:r w:rsidR="00576DC6">
        <w:rPr>
          <w:lang w:val="en-US" w:eastAsia="ja-JP"/>
        </w:rPr>
        <w:t xml:space="preserve">required modifications to the specifications </w:t>
      </w:r>
      <w:proofErr w:type="gramStart"/>
      <w:r w:rsidR="00576DC6">
        <w:rPr>
          <w:lang w:val="en-US" w:eastAsia="ja-JP"/>
        </w:rPr>
        <w:t>in order to</w:t>
      </w:r>
      <w:proofErr w:type="gramEnd"/>
      <w:r w:rsidR="00576DC6">
        <w:rPr>
          <w:lang w:val="en-US" w:eastAsia="ja-JP"/>
        </w:rPr>
        <w:t xml:space="preserve"> </w:t>
      </w:r>
      <w:r w:rsidR="00FD133A">
        <w:rPr>
          <w:lang w:val="en-US" w:eastAsia="ja-JP"/>
        </w:rPr>
        <w:t>utilize a</w:t>
      </w:r>
      <w:r w:rsidR="00E90C27">
        <w:rPr>
          <w:lang w:val="en-US" w:eastAsia="ja-JP"/>
        </w:rPr>
        <w:t xml:space="preserve"> suspended SCG configuration</w:t>
      </w:r>
      <w:r w:rsidR="00FD133A">
        <w:rPr>
          <w:lang w:val="en-US" w:eastAsia="ja-JP"/>
        </w:rPr>
        <w:t xml:space="preserve"> upon RRC Resume</w:t>
      </w:r>
      <w:r w:rsidR="00576DC6">
        <w:rPr>
          <w:lang w:val="en-US"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6A4661F6" w14:textId="77777777" w:rsidR="001B204C" w:rsidRDefault="00E90C27" w:rsidP="00056635">
      <w:pPr>
        <w:pStyle w:val="BodyText"/>
      </w:pPr>
      <w:r>
        <w:t xml:space="preserve">In Rel-15, if a UE is configured with </w:t>
      </w:r>
      <w:r w:rsidR="00E55B9E">
        <w:t>EN-DC</w:t>
      </w:r>
      <w:r w:rsidR="00D97235">
        <w:t xml:space="preserve"> when it is </w:t>
      </w:r>
      <w:r w:rsidR="001B204C">
        <w:t>released to RRC_IDLE with suspend config, the UE stores all MCG and SCG configurations, and it is only upon initiation of the Resume procedure when the UE releases the EN-DC and SCG configurations.</w:t>
      </w:r>
    </w:p>
    <w:p w14:paraId="25B9E992" w14:textId="330385A9" w:rsidR="001B204C" w:rsidRDefault="001B204C" w:rsidP="00056635">
      <w:pPr>
        <w:pStyle w:val="BodyText"/>
      </w:pPr>
      <w:r>
        <w:t xml:space="preserve">During the NR email discussion [104#64] </w:t>
      </w:r>
      <w:r w:rsidR="00C716C2" w:rsidRPr="00C716C2">
        <w:t>Running 38.331 CR for Late drop</w:t>
      </w:r>
      <w:r w:rsidR="00C716C2">
        <w:t xml:space="preserve">, the consensus was that the same principle should apply </w:t>
      </w:r>
      <w:r w:rsidR="00F96BF5">
        <w:t>in NR Rel-15 for MR-DC, and any optimization would be left for Rel-16.</w:t>
      </w:r>
    </w:p>
    <w:p w14:paraId="531D86AA" w14:textId="273F448D" w:rsidR="001B204C" w:rsidRDefault="003D4F7D" w:rsidP="00056635">
      <w:pPr>
        <w:pStyle w:val="BodyText"/>
      </w:pPr>
      <w:r>
        <w:t xml:space="preserve">One such optimization would be to retain the SCG </w:t>
      </w:r>
      <w:r w:rsidR="003D1B76">
        <w:t xml:space="preserve">configurations and allow delta configurations in the RRCResume message as we discuss </w:t>
      </w:r>
      <w:r w:rsidR="008C1B7E" w:rsidRPr="008C1B7E">
        <w:t>R2-19</w:t>
      </w:r>
      <w:r w:rsidR="00474AC0">
        <w:t>00695</w:t>
      </w:r>
      <w:r w:rsidR="008C1B7E">
        <w:t xml:space="preserve"> </w:t>
      </w:r>
      <w:r w:rsidR="00A56ABC">
        <w:fldChar w:fldCharType="begin"/>
      </w:r>
      <w:r w:rsidR="00A56ABC">
        <w:instrText xml:space="preserve"> REF _Ref536794432 \r \h </w:instrText>
      </w:r>
      <w:r w:rsidR="00A56ABC">
        <w:fldChar w:fldCharType="separate"/>
      </w:r>
      <w:r w:rsidR="00474AC0">
        <w:t>[2]</w:t>
      </w:r>
      <w:r w:rsidR="00A56ABC">
        <w:fldChar w:fldCharType="end"/>
      </w:r>
      <w:r w:rsidR="0059181D">
        <w:t xml:space="preserve"> e.g. if the UE resumes in the same location as it was suspended in</w:t>
      </w:r>
      <w:r w:rsidR="0049754C">
        <w:t>.</w:t>
      </w:r>
    </w:p>
    <w:p w14:paraId="02A979FE" w14:textId="35C69040" w:rsidR="0059181D" w:rsidRDefault="0059181D" w:rsidP="00056635">
      <w:pPr>
        <w:pStyle w:val="BodyText"/>
      </w:pPr>
      <w:r>
        <w:t xml:space="preserve">However, </w:t>
      </w:r>
      <w:r w:rsidR="00274CDA">
        <w:t>if a UE in RRC_INACTIVE with stored MCG and SCG configurations</w:t>
      </w:r>
      <w:r w:rsidR="0025365A">
        <w:t xml:space="preserve"> re-selects to a cell in the former SCG and sends the RRC Resume Request</w:t>
      </w:r>
      <w:r w:rsidR="00EB4E3A">
        <w:t xml:space="preserve">, the Cell Group configurations required </w:t>
      </w:r>
      <w:r w:rsidR="00AB52A7">
        <w:t>to setup an MCG in the target cells would be identical or very similar to the configurations the UE already have stored for the former SCG.</w:t>
      </w:r>
    </w:p>
    <w:p w14:paraId="236382DD" w14:textId="66AF5248" w:rsidR="002302F2" w:rsidRDefault="002302F2" w:rsidP="002302F2">
      <w:pPr>
        <w:pStyle w:val="Observation"/>
      </w:pPr>
      <w:bookmarkStart w:id="4" w:name="_Toc536794399"/>
      <w:bookmarkStart w:id="5" w:name="_Toc536794515"/>
      <w:r>
        <w:t>If a UE resumes a connection from RRC_INACTIVE in a cell in the former SCG, the new Cell Group Configurations will be very similar to the old SCG configurations.</w:t>
      </w:r>
      <w:bookmarkEnd w:id="4"/>
      <w:bookmarkEnd w:id="5"/>
    </w:p>
    <w:p w14:paraId="10F094C7" w14:textId="5A3E7CB4" w:rsidR="00A337D3" w:rsidRDefault="00A337D3" w:rsidP="00056635">
      <w:pPr>
        <w:pStyle w:val="BodyText"/>
      </w:pPr>
      <w:r>
        <w:t>If the UE could use the old SCG configurations as a baseline for the new MCG configurations</w:t>
      </w:r>
      <w:r w:rsidR="00A52C72">
        <w:t xml:space="preserve"> when resuming in the old SCG</w:t>
      </w:r>
      <w:r w:rsidR="00C83BC9">
        <w:t xml:space="preserve">, the network would only need to signal the delta configurations which would reduce the </w:t>
      </w:r>
      <w:r w:rsidR="00245BE1">
        <w:t>required signalling and the UE processing time.</w:t>
      </w:r>
    </w:p>
    <w:p w14:paraId="638BBFD1" w14:textId="775B1958" w:rsidR="00EC02FE" w:rsidRDefault="00EC02FE" w:rsidP="00EC02FE">
      <w:pPr>
        <w:pStyle w:val="BodyText"/>
      </w:pPr>
      <w:r>
        <w:t xml:space="preserve">This is </w:t>
      </w:r>
      <w:proofErr w:type="gramStart"/>
      <w:r>
        <w:t>similar to</w:t>
      </w:r>
      <w:proofErr w:type="gramEnd"/>
      <w:r>
        <w:t xml:space="preserve"> what has been discussed for LTE mobility enhancement to achieve the 0 </w:t>
      </w:r>
      <w:proofErr w:type="spellStart"/>
      <w:r>
        <w:t>ms</w:t>
      </w:r>
      <w:proofErr w:type="spellEnd"/>
      <w:r>
        <w:t xml:space="preserve"> interruption time </w:t>
      </w:r>
      <w:r w:rsidR="003932D9">
        <w:fldChar w:fldCharType="begin"/>
      </w:r>
      <w:r w:rsidR="003932D9">
        <w:instrText xml:space="preserve"> REF _Ref536794532 \r \h </w:instrText>
      </w:r>
      <w:r w:rsidR="003932D9">
        <w:fldChar w:fldCharType="separate"/>
      </w:r>
      <w:r w:rsidR="003932D9">
        <w:t>[3]</w:t>
      </w:r>
      <w:r w:rsidR="003932D9">
        <w:fldChar w:fldCharType="end"/>
      </w:r>
      <w:r>
        <w:t>. For instance, the MN and SN could perform a ‘role switch’, where the old SN becomes the new MN and the old MN becomes the new SN.</w:t>
      </w:r>
    </w:p>
    <w:p w14:paraId="034AACD1" w14:textId="77777777" w:rsidR="00EC02FE" w:rsidRDefault="00EC02FE" w:rsidP="00EC02FE">
      <w:pPr>
        <w:pStyle w:val="BodyText"/>
      </w:pPr>
      <w:r>
        <w:lastRenderedPageBreak/>
        <w:t xml:space="preserve">In RRC Resume, the situation is simpler since there is no ongoing traffic, and if the UE resumes in the old SCG it will perform the regular RRC Resume procedures, up until it receives the </w:t>
      </w:r>
      <w:proofErr w:type="spellStart"/>
      <w:r w:rsidRPr="00FF674F">
        <w:rPr>
          <w:i/>
        </w:rPr>
        <w:t>masterCellGroup</w:t>
      </w:r>
      <w:proofErr w:type="spellEnd"/>
      <w:r>
        <w:t xml:space="preserve"> IE in the </w:t>
      </w:r>
      <w:r w:rsidRPr="00FF674F">
        <w:rPr>
          <w:i/>
        </w:rPr>
        <w:t>RRCResume</w:t>
      </w:r>
      <w:r>
        <w:t xml:space="preserve"> message. At that point, the network has already fetched the UE context, and knows the UEs stored MCG and SCG configurations and can instruct the UE to use the old SCG configurations as the new MCG configurations, possibly applying delta configurations on top. </w:t>
      </w:r>
    </w:p>
    <w:p w14:paraId="2A42E659" w14:textId="77777777" w:rsidR="00EC02FE" w:rsidRDefault="00EC02FE" w:rsidP="00056635">
      <w:pPr>
        <w:pStyle w:val="BodyText"/>
      </w:pPr>
    </w:p>
    <w:p w14:paraId="22E13571" w14:textId="67D19ADA" w:rsidR="00A337D3" w:rsidRDefault="00A52C72" w:rsidP="00BE65AC">
      <w:pPr>
        <w:pStyle w:val="Proposal"/>
      </w:pPr>
      <w:bookmarkStart w:id="6" w:name="_Toc536794400"/>
      <w:bookmarkStart w:id="7" w:name="_Toc536794513"/>
      <w:r>
        <w:t xml:space="preserve">The UE </w:t>
      </w:r>
      <w:proofErr w:type="gramStart"/>
      <w:r w:rsidR="00BE65AC">
        <w:t>is able to</w:t>
      </w:r>
      <w:proofErr w:type="gramEnd"/>
      <w:r w:rsidR="00BE65AC">
        <w:t xml:space="preserve"> use the stored </w:t>
      </w:r>
      <w:r w:rsidR="008B4370">
        <w:t>S</w:t>
      </w:r>
      <w:r w:rsidR="00BE65AC">
        <w:t>CG configurations as baseline for delta signalling if it resumes in the old SCG</w:t>
      </w:r>
      <w:bookmarkEnd w:id="6"/>
      <w:bookmarkEnd w:id="7"/>
    </w:p>
    <w:p w14:paraId="49D579D9" w14:textId="63C0D6B0" w:rsidR="00EC02FE" w:rsidRDefault="00EC02FE" w:rsidP="00056635">
      <w:pPr>
        <w:pStyle w:val="BodyText"/>
      </w:pPr>
      <w:r>
        <w:t xml:space="preserve">In addition, it is possible that if the UE resumes in the SCG, the stored MCG configurations </w:t>
      </w:r>
      <w:r w:rsidR="005335CA">
        <w:t>may also be useful as baseline for an SCG if the network decides to setup MR-DC during</w:t>
      </w:r>
      <w:r w:rsidR="00A56ABC">
        <w:t xml:space="preserve"> RRC Resume.</w:t>
      </w:r>
    </w:p>
    <w:p w14:paraId="77F8F8E6" w14:textId="779197D0" w:rsidR="00A56ABC" w:rsidRDefault="00A56ABC" w:rsidP="00A56ABC">
      <w:pPr>
        <w:pStyle w:val="Proposal"/>
      </w:pPr>
      <w:bookmarkStart w:id="8" w:name="_Toc536794401"/>
      <w:bookmarkStart w:id="9" w:name="_Toc536794514"/>
      <w:r>
        <w:t>RAN2 to discuss whether stored MCG configurations can be used as baseline for configuring an SCG during RRC Resume</w:t>
      </w:r>
      <w:bookmarkEnd w:id="8"/>
      <w:bookmarkEnd w:id="9"/>
    </w:p>
    <w:p w14:paraId="26D483C0" w14:textId="69176DE7" w:rsidR="00322F21" w:rsidRPr="007C4FEB" w:rsidRDefault="00322F21" w:rsidP="003A11D1"/>
    <w:p w14:paraId="24F664C2" w14:textId="5A629527" w:rsidR="002A4F4E" w:rsidRPr="00CE0424" w:rsidRDefault="002A4F4E" w:rsidP="002A4F4E">
      <w:pPr>
        <w:pStyle w:val="Heading1"/>
      </w:pPr>
      <w:r w:rsidRPr="00CE0424">
        <w:t>Conclusion</w:t>
      </w:r>
    </w:p>
    <w:p w14:paraId="223D675E" w14:textId="77777777" w:rsidR="003932D9"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8B3525F" w14:textId="77777777" w:rsidR="003932D9" w:rsidRPr="003E720A" w:rsidRDefault="003932D9">
      <w:pPr>
        <w:pStyle w:val="TOC1"/>
        <w:rPr>
          <w:rFonts w:asciiTheme="minorHAnsi" w:eastAsiaTheme="minorEastAsia" w:hAnsiTheme="minorHAnsi" w:cstheme="minorBidi"/>
          <w:b w:val="0"/>
          <w:sz w:val="22"/>
          <w:lang w:eastAsia="sv-SE"/>
        </w:rPr>
      </w:pPr>
      <w:r>
        <w:t>Observation 1</w:t>
      </w:r>
      <w:r w:rsidRPr="003E720A">
        <w:rPr>
          <w:rFonts w:asciiTheme="minorHAnsi" w:eastAsiaTheme="minorEastAsia" w:hAnsiTheme="minorHAnsi" w:cstheme="minorBidi"/>
          <w:b w:val="0"/>
          <w:sz w:val="22"/>
          <w:lang w:eastAsia="sv-SE"/>
        </w:rPr>
        <w:tab/>
      </w:r>
      <w:r>
        <w:t>If a UE resumes a connection from RRC_INACTIVE in a cell in the former SCG, the new Cell Group Configurations will be very similar to the old SCG configurations.</w:t>
      </w:r>
    </w:p>
    <w:p w14:paraId="5C7C7AE6" w14:textId="7032A04B" w:rsidR="000C2342" w:rsidRDefault="000C2342" w:rsidP="000C2342">
      <w:pPr>
        <w:pStyle w:val="BodyText"/>
        <w:rPr>
          <w:b/>
          <w:bCs/>
        </w:rPr>
      </w:pPr>
      <w:r>
        <w:rPr>
          <w:b/>
          <w:bCs/>
        </w:rPr>
        <w:fldChar w:fldCharType="end"/>
      </w:r>
    </w:p>
    <w:p w14:paraId="1B2209D8" w14:textId="77777777" w:rsidR="003932D9"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03E05886" w14:textId="77777777" w:rsidR="003932D9" w:rsidRPr="003E720A" w:rsidRDefault="003932D9">
      <w:pPr>
        <w:pStyle w:val="TOC1"/>
        <w:rPr>
          <w:rFonts w:asciiTheme="minorHAnsi" w:eastAsiaTheme="minorEastAsia" w:hAnsiTheme="minorHAnsi" w:cstheme="minorBidi"/>
          <w:b w:val="0"/>
          <w:sz w:val="22"/>
          <w:lang w:eastAsia="sv-SE"/>
        </w:rPr>
      </w:pPr>
      <w:r>
        <w:t>Proposal 1</w:t>
      </w:r>
      <w:r w:rsidRPr="003E720A">
        <w:rPr>
          <w:rFonts w:asciiTheme="minorHAnsi" w:eastAsiaTheme="minorEastAsia" w:hAnsiTheme="minorHAnsi" w:cstheme="minorBidi"/>
          <w:b w:val="0"/>
          <w:sz w:val="22"/>
          <w:lang w:eastAsia="sv-SE"/>
        </w:rPr>
        <w:tab/>
      </w:r>
      <w:r>
        <w:t>The UE is able to use the stored SCG configurations as baseline for delta signalling if it resumes in the old SCG</w:t>
      </w:r>
    </w:p>
    <w:p w14:paraId="50B0B0DF" w14:textId="77777777" w:rsidR="003932D9" w:rsidRPr="003E720A" w:rsidRDefault="003932D9">
      <w:pPr>
        <w:pStyle w:val="TOC1"/>
        <w:rPr>
          <w:rFonts w:asciiTheme="minorHAnsi" w:eastAsiaTheme="minorEastAsia" w:hAnsiTheme="minorHAnsi" w:cstheme="minorBidi"/>
          <w:b w:val="0"/>
          <w:sz w:val="22"/>
          <w:lang w:eastAsia="sv-SE"/>
        </w:rPr>
      </w:pPr>
      <w:r>
        <w:t>Proposal 2</w:t>
      </w:r>
      <w:r w:rsidRPr="003E720A">
        <w:rPr>
          <w:rFonts w:asciiTheme="minorHAnsi" w:eastAsiaTheme="minorEastAsia" w:hAnsiTheme="minorHAnsi" w:cstheme="minorBidi"/>
          <w:b w:val="0"/>
          <w:sz w:val="22"/>
          <w:lang w:eastAsia="sv-SE"/>
        </w:rPr>
        <w:tab/>
      </w:r>
      <w:r>
        <w:t>RAN2 to discuss whether stored MCG configurations can be used as baseline for configuring an SCG during RRC 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49E2E142" w:rsidR="00DB1E66" w:rsidRDefault="00812805" w:rsidP="00812805">
      <w:pPr>
        <w:pStyle w:val="Reference"/>
      </w:pPr>
      <w:bookmarkStart w:id="10" w:name="_Ref510526034"/>
      <w:bookmarkStart w:id="11" w:name="_Ref528071718"/>
      <w:bookmarkStart w:id="12" w:name="_Ref536794425"/>
      <w:r>
        <w:t>RP-182076</w:t>
      </w:r>
      <w:r w:rsidR="00B72C6B" w:rsidRPr="00BA28E7">
        <w:t>,</w:t>
      </w:r>
      <w:bookmarkEnd w:id="10"/>
      <w:bookmarkEnd w:id="11"/>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w:t>
      </w:r>
      <w:r w:rsidR="00212B61">
        <w:t xml:space="preserve"> Gold Coast, Australia,</w:t>
      </w:r>
      <w:r>
        <w:t xml:space="preserve"> 10-13 September 2018, </w:t>
      </w:r>
      <w:bookmarkEnd w:id="12"/>
    </w:p>
    <w:p w14:paraId="352217EB" w14:textId="4A098224" w:rsidR="00DF538E" w:rsidRDefault="00700C05" w:rsidP="00812805">
      <w:pPr>
        <w:pStyle w:val="Reference"/>
      </w:pPr>
      <w:bookmarkStart w:id="13" w:name="_Ref536794432"/>
      <w:r>
        <w:t>R2-190</w:t>
      </w:r>
      <w:r w:rsidR="00044271">
        <w:t>0695</w:t>
      </w:r>
      <w:r w:rsidR="00DF538E">
        <w:t xml:space="preserve">, </w:t>
      </w:r>
      <w:r w:rsidR="00044271" w:rsidRPr="00044271">
        <w:t>Configuring or resuming SCG in RRCResume for NR-DC and NE-DC</w:t>
      </w:r>
      <w:r w:rsidR="00DF538E">
        <w:t xml:space="preserve">, Ericsson, 3GPP WG2#105, </w:t>
      </w:r>
      <w:r w:rsidR="00DF538E" w:rsidRPr="00DF538E">
        <w:t>Athens, Greece, 25 February – 1 March 2019</w:t>
      </w:r>
      <w:bookmarkEnd w:id="13"/>
    </w:p>
    <w:p w14:paraId="7B8B1E6B" w14:textId="208C1878" w:rsidR="00EB082F" w:rsidRDefault="008C1B7E" w:rsidP="00812805">
      <w:pPr>
        <w:pStyle w:val="Reference"/>
      </w:pPr>
      <w:bookmarkStart w:id="14" w:name="_Ref536794532"/>
      <w:r w:rsidRPr="008C1B7E">
        <w:t>R2-1900402</w:t>
      </w:r>
      <w:r w:rsidR="00726C08">
        <w:t xml:space="preserve">, DC based handover, Ericsson, 3GPP </w:t>
      </w:r>
      <w:bookmarkEnd w:id="14"/>
      <w:r w:rsidR="00C87D9F">
        <w:t xml:space="preserve">WG2#105, </w:t>
      </w:r>
      <w:r w:rsidR="00C87D9F" w:rsidRPr="00DF538E">
        <w:t>Athens, Greece, 25 February – 1 March 2019</w:t>
      </w:r>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8DC61" w14:textId="77777777" w:rsidR="00116AA3" w:rsidRDefault="00116AA3">
      <w:r>
        <w:separator/>
      </w:r>
    </w:p>
  </w:endnote>
  <w:endnote w:type="continuationSeparator" w:id="0">
    <w:p w14:paraId="57C38E2B" w14:textId="77777777" w:rsidR="00116AA3" w:rsidRDefault="0011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8271E" w14:textId="77777777" w:rsidR="00116AA3" w:rsidRDefault="00116AA3">
      <w:r>
        <w:separator/>
      </w:r>
    </w:p>
  </w:footnote>
  <w:footnote w:type="continuationSeparator" w:id="0">
    <w:p w14:paraId="254DF774" w14:textId="77777777" w:rsidR="00116AA3" w:rsidRDefault="0011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E9648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BED2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5A41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17"/>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2F2"/>
    <w:rsid w:val="0023054E"/>
    <w:rsid w:val="00230765"/>
    <w:rsid w:val="00230D68"/>
    <w:rsid w:val="002319E4"/>
    <w:rsid w:val="00233C56"/>
    <w:rsid w:val="00235632"/>
    <w:rsid w:val="00235872"/>
    <w:rsid w:val="00241559"/>
    <w:rsid w:val="00241663"/>
    <w:rsid w:val="002435B3"/>
    <w:rsid w:val="00243B86"/>
    <w:rsid w:val="002458EB"/>
    <w:rsid w:val="00245BE1"/>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3030"/>
    <w:rsid w:val="002851E6"/>
    <w:rsid w:val="002854FF"/>
    <w:rsid w:val="00285E44"/>
    <w:rsid w:val="00286ACD"/>
    <w:rsid w:val="00287838"/>
    <w:rsid w:val="00290638"/>
    <w:rsid w:val="002907B5"/>
    <w:rsid w:val="002917F3"/>
    <w:rsid w:val="00292EB7"/>
    <w:rsid w:val="00296227"/>
    <w:rsid w:val="00296F44"/>
    <w:rsid w:val="0029777D"/>
    <w:rsid w:val="002A00C2"/>
    <w:rsid w:val="002A055E"/>
    <w:rsid w:val="002A1D4E"/>
    <w:rsid w:val="002A2869"/>
    <w:rsid w:val="002A3E44"/>
    <w:rsid w:val="002A3F20"/>
    <w:rsid w:val="002A4F4E"/>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E39"/>
    <w:rsid w:val="0035482C"/>
    <w:rsid w:val="0035547E"/>
    <w:rsid w:val="003557EB"/>
    <w:rsid w:val="00355E4E"/>
    <w:rsid w:val="00356C5D"/>
    <w:rsid w:val="00357380"/>
    <w:rsid w:val="00357F23"/>
    <w:rsid w:val="003602D9"/>
    <w:rsid w:val="003604CE"/>
    <w:rsid w:val="003627E9"/>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166E"/>
    <w:rsid w:val="004242F4"/>
    <w:rsid w:val="00427248"/>
    <w:rsid w:val="004311E4"/>
    <w:rsid w:val="00437447"/>
    <w:rsid w:val="00441A92"/>
    <w:rsid w:val="00444F56"/>
    <w:rsid w:val="00446488"/>
    <w:rsid w:val="004517AA"/>
    <w:rsid w:val="00452CAC"/>
    <w:rsid w:val="00457565"/>
    <w:rsid w:val="00457B71"/>
    <w:rsid w:val="00457C44"/>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2CB1"/>
    <w:rsid w:val="005F3025"/>
    <w:rsid w:val="005F4D03"/>
    <w:rsid w:val="005F618C"/>
    <w:rsid w:val="005F67D3"/>
    <w:rsid w:val="005F70BD"/>
    <w:rsid w:val="00601689"/>
    <w:rsid w:val="0060283C"/>
    <w:rsid w:val="00603452"/>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3FA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D43"/>
    <w:rsid w:val="007A00F1"/>
    <w:rsid w:val="007A1CB3"/>
    <w:rsid w:val="007A1ED8"/>
    <w:rsid w:val="007A25A6"/>
    <w:rsid w:val="007A306F"/>
    <w:rsid w:val="007A43A6"/>
    <w:rsid w:val="007A58A6"/>
    <w:rsid w:val="007A7596"/>
    <w:rsid w:val="007B3D2D"/>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D25"/>
    <w:rsid w:val="00827D6F"/>
    <w:rsid w:val="008353FD"/>
    <w:rsid w:val="00836B2C"/>
    <w:rsid w:val="008376AC"/>
    <w:rsid w:val="00840038"/>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77D8"/>
    <w:rsid w:val="008B0483"/>
    <w:rsid w:val="008B120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2010"/>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97A73"/>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A01D9A"/>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49FB"/>
    <w:rsid w:val="00AC5A10"/>
    <w:rsid w:val="00AC63DE"/>
    <w:rsid w:val="00AC6B37"/>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D09"/>
    <w:rsid w:val="00B222FE"/>
    <w:rsid w:val="00B225BA"/>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10D9"/>
    <w:rsid w:val="00B628ED"/>
    <w:rsid w:val="00B62AAA"/>
    <w:rsid w:val="00B664C7"/>
    <w:rsid w:val="00B67850"/>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3992"/>
    <w:rsid w:val="00C93C4B"/>
    <w:rsid w:val="00C944AB"/>
    <w:rsid w:val="00C95B40"/>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B6E"/>
    <w:rsid w:val="00DF15E0"/>
    <w:rsid w:val="00DF37A0"/>
    <w:rsid w:val="00DF475E"/>
    <w:rsid w:val="00DF538E"/>
    <w:rsid w:val="00E07FCC"/>
    <w:rsid w:val="00E110E7"/>
    <w:rsid w:val="00E11B20"/>
    <w:rsid w:val="00E130B1"/>
    <w:rsid w:val="00E13151"/>
    <w:rsid w:val="00E17FA2"/>
    <w:rsid w:val="00E22330"/>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4EE"/>
    <w:rsid w:val="00F4766C"/>
    <w:rsid w:val="00F507D1"/>
    <w:rsid w:val="00F519CE"/>
    <w:rsid w:val="00F51ADA"/>
    <w:rsid w:val="00F52A16"/>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5NUHHDQN7SK2-1476151046-40544</_dlc_DocId>
    <_dlc_DocIdUrl xmlns="f166a696-7b5b-4ccd-9f0c-ffde0cceec81">
      <Url>https://ericsson.sharepoint.com/sites/star/_layouts/15/DocIdRedir.aspx?ID=5NUHHDQN7SK2-1476151046-40544</Url>
      <Description>5NUHHDQN7SK2-1476151046-40544</Description>
    </_dlc_DocIdUrl>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DE3FEA7C-8ABE-4219-8DB0-34CE24AE4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6ADE6-EEF6-4B52-AEE2-CC33B6B86FB0}">
  <ds:schemaRef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http://purl.org/dc/dcmitype/"/>
    <ds:schemaRef ds:uri="http://schemas.microsoft.com/office/2006/documentManagement/types"/>
    <ds:schemaRef ds:uri="611109f9-ed58-4498-a270-1fb2086a5321"/>
    <ds:schemaRef ds:uri="f166a696-7b5b-4ccd-9f0c-ffde0cceec81"/>
    <ds:schemaRef ds:uri="http://schemas.microsoft.com/sharepoint/v4"/>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A74FA90F-2E55-46B0-BEFA-2CA140993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38</TotalTime>
  <Pages>2</Pages>
  <Words>773</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75</cp:revision>
  <cp:lastPrinted>2008-01-31T06:09:00Z</cp:lastPrinted>
  <dcterms:created xsi:type="dcterms:W3CDTF">2019-02-01T12:55:00Z</dcterms:created>
  <dcterms:modified xsi:type="dcterms:W3CDTF">2019-02-14T21:41:00Z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02e585bf-ab52-4314-b17f-5e1529ea6d61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ies>
</file>